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68B" w:rsidRDefault="004E468B" w:rsidP="004E468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CLASE</w:t>
      </w:r>
      <w:r>
        <w:rPr>
          <w:rFonts w:ascii="Times New Roman" w:hAnsi="Times New Roman" w:cs="Times New Roman"/>
          <w:sz w:val="24"/>
          <w:szCs w:val="24"/>
        </w:rPr>
        <w:t xml:space="preserve">      (fl.1459-60)</w:t>
      </w:r>
    </w:p>
    <w:p w:rsidR="004E468B" w:rsidRDefault="004E468B" w:rsidP="004E468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4E468B" w:rsidRDefault="004E468B" w:rsidP="004E468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E468B" w:rsidRDefault="004E468B" w:rsidP="004E468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E468B" w:rsidRDefault="004E468B" w:rsidP="004E468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1459-60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p.54)</w:t>
      </w:r>
    </w:p>
    <w:p w:rsidR="004E468B" w:rsidRDefault="004E468B" w:rsidP="004E468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E468B" w:rsidRDefault="004E468B" w:rsidP="004E468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E468B" w:rsidRDefault="004E468B" w:rsidP="004E468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68B" w:rsidRDefault="004E468B" w:rsidP="00564E3C">
      <w:pPr>
        <w:spacing w:after="0" w:line="240" w:lineRule="auto"/>
      </w:pPr>
      <w:r>
        <w:separator/>
      </w:r>
    </w:p>
  </w:endnote>
  <w:endnote w:type="continuationSeparator" w:id="0">
    <w:p w:rsidR="004E468B" w:rsidRDefault="004E468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E468B">
      <w:rPr>
        <w:rFonts w:ascii="Times New Roman" w:hAnsi="Times New Roman" w:cs="Times New Roman"/>
        <w:noProof/>
        <w:sz w:val="24"/>
        <w:szCs w:val="24"/>
      </w:rPr>
      <w:t>24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68B" w:rsidRDefault="004E468B" w:rsidP="00564E3C">
      <w:pPr>
        <w:spacing w:after="0" w:line="240" w:lineRule="auto"/>
      </w:pPr>
      <w:r>
        <w:separator/>
      </w:r>
    </w:p>
  </w:footnote>
  <w:footnote w:type="continuationSeparator" w:id="0">
    <w:p w:rsidR="004E468B" w:rsidRDefault="004E468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68B"/>
    <w:rsid w:val="00372DC6"/>
    <w:rsid w:val="004E468B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502634-F877-4CBA-9D39-D7FED961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2016-02-24T22:35:00Z</dcterms:created>
  <dcterms:modified xsi:type="dcterms:W3CDTF">2016-02-24T22:35:00Z</dcterms:modified>
</cp:coreProperties>
</file>